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3 Dachabdichtung - Klempnerarbeiten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Dachabdichtung - Klempnerarbeiten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